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22E9E" w14:textId="31275BB8" w:rsidR="00BA00AB" w:rsidRDefault="008D020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RAMSAY</w:t>
      </w:r>
      <w:r>
        <w:rPr>
          <w:rFonts w:ascii="Times New Roman" w:hAnsi="Times New Roman" w:cs="Times New Roman"/>
          <w:sz w:val="24"/>
          <w:szCs w:val="24"/>
        </w:rPr>
        <w:t xml:space="preserve">      (d.ca.1464)</w:t>
      </w:r>
    </w:p>
    <w:p w14:paraId="40D15563" w14:textId="6F79433F" w:rsidR="008D020F" w:rsidRDefault="008D020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Gripthorp.</w:t>
      </w:r>
    </w:p>
    <w:p w14:paraId="1A15B835" w14:textId="4E488785" w:rsidR="008D020F" w:rsidRDefault="008D020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83D0FB" w14:textId="0EF51AF5" w:rsidR="008D020F" w:rsidRDefault="008D020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17E073" w14:textId="78EF5354" w:rsidR="008D020F" w:rsidRDefault="008D020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Oct.1464</w:t>
      </w:r>
      <w:r>
        <w:rPr>
          <w:rFonts w:ascii="Times New Roman" w:hAnsi="Times New Roman" w:cs="Times New Roman"/>
          <w:sz w:val="24"/>
          <w:szCs w:val="24"/>
        </w:rPr>
        <w:tab/>
        <w:t>Probate of his Will.  (W.Y.R. p.135)</w:t>
      </w:r>
    </w:p>
    <w:p w14:paraId="105CBCBF" w14:textId="50C1AF59" w:rsidR="008D020F" w:rsidRDefault="008D020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70B982" w14:textId="4C897157" w:rsidR="008D020F" w:rsidRDefault="008D020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CDEA86" w14:textId="025A4CA5" w:rsidR="008D020F" w:rsidRPr="008D020F" w:rsidRDefault="008D020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June 2021</w:t>
      </w:r>
    </w:p>
    <w:sectPr w:rsidR="008D020F" w:rsidRPr="008D020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FCFFD" w14:textId="77777777" w:rsidR="008D020F" w:rsidRDefault="008D020F" w:rsidP="009139A6">
      <w:r>
        <w:separator/>
      </w:r>
    </w:p>
  </w:endnote>
  <w:endnote w:type="continuationSeparator" w:id="0">
    <w:p w14:paraId="62E150C3" w14:textId="77777777" w:rsidR="008D020F" w:rsidRDefault="008D020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1EB9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B789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FF1B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3573C" w14:textId="77777777" w:rsidR="008D020F" w:rsidRDefault="008D020F" w:rsidP="009139A6">
      <w:r>
        <w:separator/>
      </w:r>
    </w:p>
  </w:footnote>
  <w:footnote w:type="continuationSeparator" w:id="0">
    <w:p w14:paraId="7FBFF2A4" w14:textId="77777777" w:rsidR="008D020F" w:rsidRDefault="008D020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700C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FFA1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351A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20F"/>
    <w:rsid w:val="000666E0"/>
    <w:rsid w:val="002510B7"/>
    <w:rsid w:val="005C130B"/>
    <w:rsid w:val="00826F5C"/>
    <w:rsid w:val="008D020F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BC8A5"/>
  <w15:chartTrackingRefBased/>
  <w15:docId w15:val="{B5228252-9C54-4044-ACF1-D91095CBC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2021-06-24T19:35:00Z</dcterms:created>
  <dcterms:modified xsi:type="dcterms:W3CDTF">2021-06-24T19:36:00Z</dcterms:modified>
</cp:coreProperties>
</file>